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7C1C4" w14:textId="2BF469D5" w:rsidR="00A37E8F" w:rsidRDefault="00A37E8F"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2E7EE5">
        <w:rPr>
          <w:b/>
          <w:noProof/>
          <w:sz w:val="24"/>
        </w:rPr>
        <w:t>8834</w:t>
      </w:r>
    </w:p>
    <w:p w14:paraId="6811293C" w14:textId="77777777" w:rsidR="00A37E8F" w:rsidRDefault="00A37E8F" w:rsidP="00A37E8F">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8BA9A" w:rsidR="001E41F3" w:rsidRPr="00410371" w:rsidRDefault="002E7EE5" w:rsidP="00547111">
            <w:pPr>
              <w:pStyle w:val="CRCoverPage"/>
              <w:spacing w:after="0"/>
              <w:rPr>
                <w:noProof/>
              </w:rPr>
            </w:pPr>
            <w:r>
              <w:rPr>
                <w:b/>
                <w:noProof/>
                <w:sz w:val="28"/>
              </w:rPr>
              <w:t>0475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84F9B" w:rsidR="001E41F3" w:rsidRPr="00410371" w:rsidRDefault="00CA7C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EEA" w:rsidR="001E41F3" w:rsidRPr="00410371" w:rsidRDefault="00DA7C8B">
            <w:pPr>
              <w:pStyle w:val="CRCoverPage"/>
              <w:spacing w:after="0"/>
              <w:jc w:val="center"/>
              <w:rPr>
                <w:noProof/>
                <w:sz w:val="28"/>
              </w:rPr>
            </w:pPr>
            <w:r>
              <w:rPr>
                <w:b/>
                <w:noProof/>
                <w:sz w:val="28"/>
              </w:rPr>
              <w:t>18.</w:t>
            </w:r>
            <w:r w:rsidR="00CA7C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071B43" w:rsidR="00F25D98" w:rsidRDefault="00ED48B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20BE3" w:rsidR="001E41F3" w:rsidRDefault="007A2BE7">
            <w:pPr>
              <w:pStyle w:val="CRCoverPage"/>
              <w:spacing w:after="0"/>
              <w:ind w:left="100"/>
              <w:rPr>
                <w:noProof/>
                <w:lang w:eastAsia="zh-CN"/>
              </w:rPr>
            </w:pPr>
            <w:r>
              <w:rPr>
                <w:noProof/>
                <w:lang w:eastAsia="zh-CN"/>
              </w:rPr>
              <w:t>Xsd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CCB1E" w:rsidR="001E41F3" w:rsidRDefault="005639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5955D" w:rsidR="001E41F3" w:rsidRDefault="005639F5">
            <w:pPr>
              <w:pStyle w:val="CRCoverPage"/>
              <w:spacing w:after="0"/>
              <w:ind w:left="100"/>
              <w:rPr>
                <w:noProof/>
              </w:rPr>
            </w:pPr>
            <w:r>
              <w:t>2023-</w:t>
            </w:r>
            <w:r w:rsidR="005F3EF4">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B5D15" w:rsidR="001E41F3" w:rsidRPr="005639F5" w:rsidRDefault="0032199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19212" w14:textId="77777777" w:rsidR="00C27ECC" w:rsidRDefault="007A2BE7" w:rsidP="007A2BE7">
            <w:pPr>
              <w:pStyle w:val="CRCoverPage"/>
              <w:spacing w:after="0"/>
              <w:ind w:left="100"/>
              <w:rPr>
                <w:noProof/>
                <w:lang w:eastAsia="zh-CN"/>
              </w:rPr>
            </w:pPr>
            <w:r>
              <w:rPr>
                <w:noProof/>
                <w:lang w:eastAsia="zh-CN"/>
              </w:rPr>
              <w:t>The xsd files are missing in the R18 versions and the content has been upated in the CT1#144.</w:t>
            </w:r>
          </w:p>
          <w:p w14:paraId="708AA7DE" w14:textId="51E2E84A" w:rsidR="007A2BE7" w:rsidRPr="00C27ECC" w:rsidRDefault="007A2BE7" w:rsidP="007A2BE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AFAE4" w14:textId="405979B6" w:rsidR="005F3EF4" w:rsidRPr="005F3EF4" w:rsidRDefault="00C27ECC">
            <w:pPr>
              <w:pStyle w:val="CRCoverPage"/>
              <w:spacing w:after="0"/>
              <w:ind w:left="100"/>
              <w:rPr>
                <w:noProof/>
                <w:lang w:eastAsia="zh-CN"/>
              </w:rPr>
            </w:pPr>
            <w:r>
              <w:rPr>
                <w:noProof/>
                <w:lang w:eastAsia="zh-CN"/>
              </w:rPr>
              <w:t>Add</w:t>
            </w:r>
            <w:r w:rsidR="007A2BE7">
              <w:rPr>
                <w:noProof/>
                <w:lang w:eastAsia="zh-CN"/>
              </w:rPr>
              <w:t xml:space="preserve"> the latest xsd files</w:t>
            </w:r>
            <w:r>
              <w:rPr>
                <w:noProof/>
                <w:lang w:eastAsia="zh-CN"/>
              </w:rPr>
              <w:t>.</w:t>
            </w:r>
          </w:p>
          <w:p w14:paraId="31C656EC" w14:textId="48FD5C61" w:rsidR="00B52AA2" w:rsidRDefault="00B52A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7FB43" w:rsidR="008568D2" w:rsidRDefault="007A2BE7">
            <w:pPr>
              <w:pStyle w:val="CRCoverPage"/>
              <w:spacing w:after="0"/>
              <w:ind w:left="100"/>
              <w:rPr>
                <w:noProof/>
                <w:lang w:eastAsia="zh-CN"/>
              </w:rPr>
            </w:pPr>
            <w:r>
              <w:rPr>
                <w:noProof/>
                <w:lang w:eastAsia="zh-CN"/>
              </w:rPr>
              <w:t>Impossible to implement</w:t>
            </w:r>
            <w:r w:rsidR="00C27E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EEF4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47A5F" w:rsidR="001E41F3" w:rsidRDefault="007A2BE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25705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2E0B4A" w:rsidR="001E41F3" w:rsidRDefault="002E71B0">
            <w:pPr>
              <w:pStyle w:val="CRCoverPage"/>
              <w:spacing w:after="0"/>
              <w:ind w:left="99"/>
              <w:rPr>
                <w:noProof/>
              </w:rPr>
            </w:pPr>
            <w:r>
              <w:rPr>
                <w:noProof/>
              </w:rPr>
              <w:t xml:space="preserve">TS/TR </w:t>
            </w:r>
            <w:r w:rsidR="007A2BE7">
              <w:rPr>
                <w:noProof/>
              </w:rPr>
              <w:t>24.554</w:t>
            </w:r>
            <w:r>
              <w:rPr>
                <w:noProof/>
              </w:rPr>
              <w:t xml:space="preserve"> CR </w:t>
            </w:r>
            <w:r w:rsidR="007A2BE7">
              <w:rPr>
                <w:noProof/>
              </w:rPr>
              <w:t xml:space="preserve">0432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98324"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8804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sidR="007A2BE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A9EF"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A8EFDD" w:rsidR="001E41F3" w:rsidRDefault="007D2C40">
            <w:pPr>
              <w:pStyle w:val="CRCoverPage"/>
              <w:spacing w:after="0"/>
              <w:ind w:left="100"/>
              <w:rPr>
                <w:noProof/>
                <w:lang w:eastAsia="zh-CN"/>
              </w:rPr>
            </w:pPr>
            <w:r>
              <w:rPr>
                <w:noProof/>
                <w:lang w:eastAsia="zh-CN"/>
              </w:rPr>
              <w:t>The xsd files are in the zip f</w:t>
            </w:r>
            <w:r w:rsidR="0033182D">
              <w:rPr>
                <w:noProof/>
                <w:lang w:eastAsia="zh-CN"/>
              </w:rPr>
              <w:t>older</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8910B" w14:textId="77777777" w:rsidR="00C5153F" w:rsidRPr="00C5153F" w:rsidRDefault="00C5153F" w:rsidP="00441C8B">
      <w:pPr>
        <w:jc w:val="center"/>
        <w:rPr>
          <w:noProof/>
          <w:highlight w:val="yellow"/>
          <w:lang w:eastAsia="zh-CN"/>
        </w:rPr>
      </w:pPr>
    </w:p>
    <w:sectPr w:rsidR="00C5153F" w:rsidRPr="00C515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FF933" w14:textId="77777777" w:rsidR="00F17F78" w:rsidRDefault="00F17F78">
      <w:r>
        <w:separator/>
      </w:r>
    </w:p>
  </w:endnote>
  <w:endnote w:type="continuationSeparator" w:id="0">
    <w:p w14:paraId="1E024799" w14:textId="77777777" w:rsidR="00F17F78" w:rsidRDefault="00F1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38C49" w14:textId="77777777" w:rsidR="00F17F78" w:rsidRDefault="00F17F78">
      <w:r>
        <w:separator/>
      </w:r>
    </w:p>
  </w:footnote>
  <w:footnote w:type="continuationSeparator" w:id="0">
    <w:p w14:paraId="1C3FC810" w14:textId="77777777" w:rsidR="00F17F78" w:rsidRDefault="00F17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A6394"/>
    <w:rsid w:val="000B7FED"/>
    <w:rsid w:val="000C038A"/>
    <w:rsid w:val="000C6598"/>
    <w:rsid w:val="000D44B3"/>
    <w:rsid w:val="00145D43"/>
    <w:rsid w:val="001478C1"/>
    <w:rsid w:val="00153F9A"/>
    <w:rsid w:val="00174D10"/>
    <w:rsid w:val="00185376"/>
    <w:rsid w:val="00192C1E"/>
    <w:rsid w:val="00192C46"/>
    <w:rsid w:val="00196DA2"/>
    <w:rsid w:val="001A08B3"/>
    <w:rsid w:val="001A7B60"/>
    <w:rsid w:val="001B52F0"/>
    <w:rsid w:val="001B7A65"/>
    <w:rsid w:val="001C7900"/>
    <w:rsid w:val="001E41F3"/>
    <w:rsid w:val="001F0A42"/>
    <w:rsid w:val="001F1659"/>
    <w:rsid w:val="002266B2"/>
    <w:rsid w:val="00230D07"/>
    <w:rsid w:val="0026004D"/>
    <w:rsid w:val="002624EC"/>
    <w:rsid w:val="002640DD"/>
    <w:rsid w:val="00275D12"/>
    <w:rsid w:val="00284FEB"/>
    <w:rsid w:val="002860C4"/>
    <w:rsid w:val="002B5741"/>
    <w:rsid w:val="002E2E7A"/>
    <w:rsid w:val="002E472E"/>
    <w:rsid w:val="002E71B0"/>
    <w:rsid w:val="002E7EE5"/>
    <w:rsid w:val="00305409"/>
    <w:rsid w:val="00305F43"/>
    <w:rsid w:val="00314512"/>
    <w:rsid w:val="00315C59"/>
    <w:rsid w:val="00321997"/>
    <w:rsid w:val="0032428A"/>
    <w:rsid w:val="00330E49"/>
    <w:rsid w:val="0033182D"/>
    <w:rsid w:val="003357FF"/>
    <w:rsid w:val="003609EF"/>
    <w:rsid w:val="00361910"/>
    <w:rsid w:val="0036231A"/>
    <w:rsid w:val="00367D1D"/>
    <w:rsid w:val="00374DD4"/>
    <w:rsid w:val="0039384D"/>
    <w:rsid w:val="003C21A9"/>
    <w:rsid w:val="003D5585"/>
    <w:rsid w:val="003E1A36"/>
    <w:rsid w:val="00410371"/>
    <w:rsid w:val="004235C5"/>
    <w:rsid w:val="004242F1"/>
    <w:rsid w:val="0042640D"/>
    <w:rsid w:val="00441C8B"/>
    <w:rsid w:val="00453F3E"/>
    <w:rsid w:val="00463C08"/>
    <w:rsid w:val="004938C3"/>
    <w:rsid w:val="004B75B7"/>
    <w:rsid w:val="00505132"/>
    <w:rsid w:val="005141D9"/>
    <w:rsid w:val="0051580D"/>
    <w:rsid w:val="00520CA3"/>
    <w:rsid w:val="00547111"/>
    <w:rsid w:val="0055674B"/>
    <w:rsid w:val="005639F5"/>
    <w:rsid w:val="005834E4"/>
    <w:rsid w:val="00583515"/>
    <w:rsid w:val="00592D74"/>
    <w:rsid w:val="005A53DE"/>
    <w:rsid w:val="005B0A78"/>
    <w:rsid w:val="005B2784"/>
    <w:rsid w:val="005E2C44"/>
    <w:rsid w:val="005E4CCE"/>
    <w:rsid w:val="005E771F"/>
    <w:rsid w:val="005F2424"/>
    <w:rsid w:val="005F3EF4"/>
    <w:rsid w:val="006138FA"/>
    <w:rsid w:val="00621188"/>
    <w:rsid w:val="006257ED"/>
    <w:rsid w:val="00653DE4"/>
    <w:rsid w:val="00665C47"/>
    <w:rsid w:val="006664C6"/>
    <w:rsid w:val="00695808"/>
    <w:rsid w:val="006A6267"/>
    <w:rsid w:val="006B46FB"/>
    <w:rsid w:val="006B6830"/>
    <w:rsid w:val="006D4F6A"/>
    <w:rsid w:val="006E21FB"/>
    <w:rsid w:val="006F7E4B"/>
    <w:rsid w:val="006F7EDC"/>
    <w:rsid w:val="0071325B"/>
    <w:rsid w:val="007618B4"/>
    <w:rsid w:val="0076442A"/>
    <w:rsid w:val="007912FC"/>
    <w:rsid w:val="00792342"/>
    <w:rsid w:val="0079607F"/>
    <w:rsid w:val="007977A8"/>
    <w:rsid w:val="007A2BE7"/>
    <w:rsid w:val="007B512A"/>
    <w:rsid w:val="007C2097"/>
    <w:rsid w:val="007D2C40"/>
    <w:rsid w:val="007D6A07"/>
    <w:rsid w:val="007D6A43"/>
    <w:rsid w:val="007F7259"/>
    <w:rsid w:val="008040A8"/>
    <w:rsid w:val="00804359"/>
    <w:rsid w:val="008045DE"/>
    <w:rsid w:val="008279FA"/>
    <w:rsid w:val="008568D2"/>
    <w:rsid w:val="008626E7"/>
    <w:rsid w:val="00870EE7"/>
    <w:rsid w:val="008863B9"/>
    <w:rsid w:val="008A45A6"/>
    <w:rsid w:val="008B5B50"/>
    <w:rsid w:val="008D3CCC"/>
    <w:rsid w:val="008D69B7"/>
    <w:rsid w:val="008F07FB"/>
    <w:rsid w:val="008F3789"/>
    <w:rsid w:val="008F686C"/>
    <w:rsid w:val="00903718"/>
    <w:rsid w:val="00910AAA"/>
    <w:rsid w:val="009133B6"/>
    <w:rsid w:val="009148DE"/>
    <w:rsid w:val="0092497F"/>
    <w:rsid w:val="00941E30"/>
    <w:rsid w:val="00943C95"/>
    <w:rsid w:val="00976F1C"/>
    <w:rsid w:val="009777D9"/>
    <w:rsid w:val="00977A55"/>
    <w:rsid w:val="00991B88"/>
    <w:rsid w:val="009A5753"/>
    <w:rsid w:val="009A579D"/>
    <w:rsid w:val="009D5DD6"/>
    <w:rsid w:val="009D7DD4"/>
    <w:rsid w:val="009E3297"/>
    <w:rsid w:val="009E55B5"/>
    <w:rsid w:val="009F5947"/>
    <w:rsid w:val="009F734F"/>
    <w:rsid w:val="00A246B6"/>
    <w:rsid w:val="00A24D93"/>
    <w:rsid w:val="00A312E5"/>
    <w:rsid w:val="00A37E8F"/>
    <w:rsid w:val="00A4180D"/>
    <w:rsid w:val="00A4636E"/>
    <w:rsid w:val="00A47E70"/>
    <w:rsid w:val="00A50CF0"/>
    <w:rsid w:val="00A7671C"/>
    <w:rsid w:val="00A80F6E"/>
    <w:rsid w:val="00AA2CBC"/>
    <w:rsid w:val="00AB5ADD"/>
    <w:rsid w:val="00AC4DF6"/>
    <w:rsid w:val="00AC5820"/>
    <w:rsid w:val="00AD1CD8"/>
    <w:rsid w:val="00AE691B"/>
    <w:rsid w:val="00B01FAD"/>
    <w:rsid w:val="00B03B56"/>
    <w:rsid w:val="00B20A3B"/>
    <w:rsid w:val="00B258BB"/>
    <w:rsid w:val="00B313E0"/>
    <w:rsid w:val="00B35A93"/>
    <w:rsid w:val="00B52AA2"/>
    <w:rsid w:val="00B67B97"/>
    <w:rsid w:val="00B968C8"/>
    <w:rsid w:val="00BA3EC5"/>
    <w:rsid w:val="00BA51D9"/>
    <w:rsid w:val="00BB5DFC"/>
    <w:rsid w:val="00BC3B26"/>
    <w:rsid w:val="00BD1FE5"/>
    <w:rsid w:val="00BD279D"/>
    <w:rsid w:val="00BD52F9"/>
    <w:rsid w:val="00BD6BB8"/>
    <w:rsid w:val="00C06077"/>
    <w:rsid w:val="00C27ECC"/>
    <w:rsid w:val="00C364E0"/>
    <w:rsid w:val="00C5153F"/>
    <w:rsid w:val="00C57E76"/>
    <w:rsid w:val="00C66BA2"/>
    <w:rsid w:val="00C870F6"/>
    <w:rsid w:val="00C95985"/>
    <w:rsid w:val="00CA745A"/>
    <w:rsid w:val="00CA7CB7"/>
    <w:rsid w:val="00CB6847"/>
    <w:rsid w:val="00CC094B"/>
    <w:rsid w:val="00CC5026"/>
    <w:rsid w:val="00CC68D0"/>
    <w:rsid w:val="00CE15B5"/>
    <w:rsid w:val="00D03F9A"/>
    <w:rsid w:val="00D06D51"/>
    <w:rsid w:val="00D24991"/>
    <w:rsid w:val="00D50255"/>
    <w:rsid w:val="00D52ADE"/>
    <w:rsid w:val="00D66520"/>
    <w:rsid w:val="00D747F4"/>
    <w:rsid w:val="00D80124"/>
    <w:rsid w:val="00D84AE9"/>
    <w:rsid w:val="00DA7C8B"/>
    <w:rsid w:val="00DB03AC"/>
    <w:rsid w:val="00DE34CF"/>
    <w:rsid w:val="00DE78EB"/>
    <w:rsid w:val="00E13F3D"/>
    <w:rsid w:val="00E26D33"/>
    <w:rsid w:val="00E34898"/>
    <w:rsid w:val="00EB09B7"/>
    <w:rsid w:val="00EB583A"/>
    <w:rsid w:val="00ED48BE"/>
    <w:rsid w:val="00EE3332"/>
    <w:rsid w:val="00EE7D7C"/>
    <w:rsid w:val="00F17F78"/>
    <w:rsid w:val="00F25D98"/>
    <w:rsid w:val="00F300FB"/>
    <w:rsid w:val="00F55F6F"/>
    <w:rsid w:val="00F61657"/>
    <w:rsid w:val="00F63AEC"/>
    <w:rsid w:val="00F918C0"/>
    <w:rsid w:val="00FA5420"/>
    <w:rsid w:val="00FB6386"/>
    <w:rsid w:val="00FC6E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8009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3168365">
      <w:bodyDiv w:val="1"/>
      <w:marLeft w:val="0"/>
      <w:marRight w:val="0"/>
      <w:marTop w:val="0"/>
      <w:marBottom w:val="0"/>
      <w:divBdr>
        <w:top w:val="none" w:sz="0" w:space="0" w:color="auto"/>
        <w:left w:val="none" w:sz="0" w:space="0" w:color="auto"/>
        <w:bottom w:val="none" w:sz="0" w:space="0" w:color="auto"/>
        <w:right w:val="none" w:sz="0" w:space="0" w:color="auto"/>
      </w:divBdr>
    </w:div>
    <w:div w:id="1720670401">
      <w:bodyDiv w:val="1"/>
      <w:marLeft w:val="0"/>
      <w:marRight w:val="0"/>
      <w:marTop w:val="0"/>
      <w:marBottom w:val="0"/>
      <w:divBdr>
        <w:top w:val="none" w:sz="0" w:space="0" w:color="auto"/>
        <w:left w:val="none" w:sz="0" w:space="0" w:color="auto"/>
        <w:bottom w:val="none" w:sz="0" w:space="0" w:color="auto"/>
        <w:right w:val="none" w:sz="0" w:space="0" w:color="auto"/>
      </w:divBdr>
    </w:div>
    <w:div w:id="205712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Pages>
  <Words>253</Words>
  <Characters>1444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98</cp:revision>
  <cp:lastPrinted>1900-01-01T00:00:00Z</cp:lastPrinted>
  <dcterms:created xsi:type="dcterms:W3CDTF">2023-07-10T08:17:00Z</dcterms:created>
  <dcterms:modified xsi:type="dcterms:W3CDTF">2023-11-06T01:33:00Z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